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6D18" w:rsidRDefault="00A06D18" w:rsidP="00A06D1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FE6378">
        <w:rPr>
          <w:b/>
          <w:i/>
          <w:noProof/>
          <w:sz w:val="28"/>
        </w:rPr>
        <w:t>R5-23</w:t>
      </w:r>
      <w:r>
        <w:rPr>
          <w:b/>
          <w:i/>
          <w:noProof/>
          <w:sz w:val="28"/>
        </w:rPr>
        <w:t>6978</w:t>
      </w:r>
    </w:p>
    <w:p w:rsidR="00A06D18" w:rsidRDefault="00A06D18" w:rsidP="00A06D18">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p w:rsidR="0048709E" w:rsidRPr="00A06D18"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D13990">
        <w:rPr>
          <w:rFonts w:ascii="Arial" w:hAnsi="Arial"/>
          <w:sz w:val="24"/>
        </w:rPr>
        <w:t>10</w:t>
      </w:r>
      <w:r w:rsidR="00A06D18">
        <w:rPr>
          <w:rFonts w:ascii="Arial" w:hAnsi="Arial"/>
          <w:sz w:val="24"/>
        </w:rPr>
        <w:t>1</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w:t>
      </w:r>
      <w:bookmarkStart w:id="5" w:name="_GoBack"/>
      <w:bookmarkEnd w:id="5"/>
      <w:r>
        <w:t xml:space="preserv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w:t>
      </w:r>
      <w:r w:rsidR="00DA63AC">
        <w:rPr>
          <w:rStyle w:val="PLChar"/>
          <w:sz w:val="20"/>
        </w:rPr>
        <w:t>3</w:t>
      </w:r>
      <w:r w:rsidR="0032278C">
        <w:rPr>
          <w:rStyle w:val="PLChar"/>
          <w:sz w:val="20"/>
        </w:rPr>
        <w:t>6978</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w:t>
      </w:r>
      <w:r w:rsidR="00DA63AC">
        <w:rPr>
          <w:rStyle w:val="PLChar"/>
          <w:sz w:val="20"/>
        </w:rPr>
        <w:t>10</w:t>
      </w:r>
      <w:r w:rsidR="0032278C">
        <w:rPr>
          <w:rStyle w:val="PLChar"/>
          <w:sz w:val="20"/>
        </w:rPr>
        <w:t>1</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DA63AC">
        <w:t>10</w:t>
      </w:r>
      <w:r w:rsidR="0032278C">
        <w:t>1</w:t>
      </w:r>
      <w:r w:rsidR="006540FC">
        <w:t xml:space="preserve">, and, is the update of </w:t>
      </w:r>
      <w:r w:rsidR="0032278C" w:rsidRPr="001F386C">
        <w:rPr>
          <w:rStyle w:val="af7"/>
        </w:rPr>
        <w:t>R5-2</w:t>
      </w:r>
      <w:r w:rsidR="0032278C">
        <w:rPr>
          <w:rStyle w:val="af7"/>
        </w:rPr>
        <w:t>34509</w:t>
      </w:r>
      <w:r w:rsidR="006540FC">
        <w:t xml:space="preserve"> [</w:t>
      </w:r>
      <w:r w:rsidR="005A1A70">
        <w:t>2</w:t>
      </w:r>
      <w:r w:rsidR="0032278C">
        <w:t>2</w:t>
      </w:r>
      <w:r w:rsidR="006540FC">
        <w:t xml:space="preserve">] which contained the tracker status </w:t>
      </w:r>
      <w:r w:rsidR="007265FA">
        <w:t>after</w:t>
      </w:r>
      <w:r w:rsidR="008E01BD">
        <w:t xml:space="preserve"> </w:t>
      </w:r>
      <w:r w:rsidR="006540FC">
        <w:t>the RAN5#</w:t>
      </w:r>
      <w:r w:rsidR="0032278C">
        <w:t>100</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6" w:name="OLE_LINK2"/>
      <w:bookmarkStart w:id="7" w:name="OLE_LINK3"/>
      <w:r w:rsidRPr="001F386C">
        <w:rPr>
          <w:rStyle w:val="af7"/>
        </w:rPr>
        <w:t>R5-224703</w:t>
      </w:r>
      <w:bookmarkEnd w:id="6"/>
      <w:bookmarkEnd w:id="7"/>
      <w:r>
        <w:tab/>
      </w:r>
      <w:r w:rsidRPr="001F386C">
        <w:t>TS 36.523-1 Tracker status before RAN5-96e</w:t>
      </w:r>
    </w:p>
    <w:p w:rsidR="00B16E78" w:rsidRPr="00AD6561" w:rsidRDefault="00B16E78" w:rsidP="00B16E78">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294DA5" w:rsidRPr="00AD6561" w:rsidRDefault="00294DA5" w:rsidP="00294DA5">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294DA5" w:rsidRPr="00AD6561" w:rsidRDefault="00294DA5" w:rsidP="00294DA5">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DA63AC" w:rsidRPr="00AD6561" w:rsidRDefault="00DA63AC" w:rsidP="00DA63AC">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DA63AC" w:rsidRPr="00AD6561" w:rsidRDefault="00DA63AC" w:rsidP="00DA63AC">
      <w:pPr>
        <w:pStyle w:val="EX"/>
      </w:pPr>
      <w:r>
        <w:t>[</w:t>
      </w:r>
      <w:r w:rsidR="00EF1D12">
        <w:t>20</w:t>
      </w:r>
      <w:r>
        <w:t>]</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B16E78" w:rsidRDefault="0032278C" w:rsidP="00AD6561">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32278C" w:rsidRPr="00DA63AC" w:rsidRDefault="0032278C" w:rsidP="00AD6561">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sectPr w:rsidR="0032278C" w:rsidRPr="00DA63AC">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AF5" w:rsidRDefault="00EA4AF5">
      <w:r>
        <w:separator/>
      </w:r>
    </w:p>
  </w:endnote>
  <w:endnote w:type="continuationSeparator" w:id="0">
    <w:p w:rsidR="00EA4AF5" w:rsidRDefault="00EA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A322F8">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AF5" w:rsidRDefault="00EA4AF5">
      <w:r>
        <w:separator/>
      </w:r>
    </w:p>
  </w:footnote>
  <w:footnote w:type="continuationSeparator" w:id="0">
    <w:p w:rsidR="00EA4AF5" w:rsidRDefault="00EA4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4DA5"/>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278C"/>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534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2AB2"/>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1A70"/>
    <w:rsid w:val="005A3DCC"/>
    <w:rsid w:val="005A3E41"/>
    <w:rsid w:val="005A448F"/>
    <w:rsid w:val="005A5065"/>
    <w:rsid w:val="005A64CC"/>
    <w:rsid w:val="005A6E4A"/>
    <w:rsid w:val="005A78FF"/>
    <w:rsid w:val="005B02F4"/>
    <w:rsid w:val="005B08BC"/>
    <w:rsid w:val="005B29B2"/>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488A"/>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06D18"/>
    <w:rsid w:val="00A132E8"/>
    <w:rsid w:val="00A15DEB"/>
    <w:rsid w:val="00A15E93"/>
    <w:rsid w:val="00A16712"/>
    <w:rsid w:val="00A16D75"/>
    <w:rsid w:val="00A205C2"/>
    <w:rsid w:val="00A25283"/>
    <w:rsid w:val="00A25C26"/>
    <w:rsid w:val="00A266A0"/>
    <w:rsid w:val="00A31D92"/>
    <w:rsid w:val="00A321E6"/>
    <w:rsid w:val="00A322F8"/>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990"/>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3A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4AF5"/>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1D12"/>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B6E"/>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0D7916"/>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1BABB6B-6C95-4047-AA1D-71509C133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Pages>
  <Words>724</Words>
  <Characters>4127</Characters>
  <Application>Microsoft Office Word</Application>
  <DocSecurity>0</DocSecurity>
  <Lines>34</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4842</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42</cp:revision>
  <cp:lastPrinted>2009-01-20T05:46:00Z</cp:lastPrinted>
  <dcterms:created xsi:type="dcterms:W3CDTF">2022-02-14T02:34:00Z</dcterms:created>
  <dcterms:modified xsi:type="dcterms:W3CDTF">2023-11-03T12:17:00Z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(3)/tMQPd7efmYfwxOwLHy2nxclT6V1hDQ8uWg4wgSqmIZaDHESXubkw0RG13vjHSVxfu0wWm9B
4nKuWqCZoGBiqc1lcMD7Aic+dSzz/vhGWfkxBKW3VCso1Gq9F9iE1pFRBws+b6skj8L2Zlk4
TCAHQmfc7F080R9pKL9+fPe2/j4gH/bpMkf4+nz5HAHAFQW6Nm10EG4OjkrNj91NZbGsgUoq
O+YD1yMZk0wWMHOkTT</vt:lpwstr>
  </property>
  <property fmtid="{D5CDD505-2E9C-101B-9397-08002B2CF9AE}" pid="4" name="_2015_ms_pID_7253431">
    <vt:lpwstr>4plnTwBxP59JnVa9RT4v0FlM5OryBgMNqqqmYUNJmgNK5irjz0Nm/S
6XzIYBh1xnPHlvqt1FYkG21M1OBliW+7WauK71wik0kaho6lLYg/wMEbAKnSBChbZc3z34Kr
ReswSeqFQrHp6Z38YeN4QJ7qa7tjpSpyZS0/zv5CAQbn0FOYVgYeCNpBgTwVEB9mmVynXWDh
bYEQZXjfKnhTJUKIR35stTHw736FDyCXM6JV</vt:lpwstr>
  </property>
  <property fmtid="{D5CDD505-2E9C-101B-9397-08002B2CF9AE}" pid="5" name="_2015_ms_pID_7253432">
    <vt:lpwstr>Pw==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1699013793</vt:lpwstr>
  </property>
</Properties>
</file>